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D0BCE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PHILIP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71DAA4B7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6BEDFA3D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A5D672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2096A0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93F4F57" w14:textId="77777777" w:rsidR="00FD5058" w:rsidRDefault="00FD5058" w:rsidP="00FD5058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0CD3A6EF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EB7C8B6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BB632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A99253" w14:textId="77777777" w:rsidR="00FD5058" w:rsidRDefault="00FD5058" w:rsidP="00FD505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2023</w:t>
      </w:r>
    </w:p>
    <w:p w14:paraId="275F65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0BD59" w14:textId="77777777" w:rsidR="00FD5058" w:rsidRDefault="00FD5058" w:rsidP="009139A6">
      <w:r>
        <w:separator/>
      </w:r>
    </w:p>
  </w:endnote>
  <w:endnote w:type="continuationSeparator" w:id="0">
    <w:p w14:paraId="65DA6E8C" w14:textId="77777777" w:rsidR="00FD5058" w:rsidRDefault="00FD50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FE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6EB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7E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C863" w14:textId="77777777" w:rsidR="00FD5058" w:rsidRDefault="00FD5058" w:rsidP="009139A6">
      <w:r>
        <w:separator/>
      </w:r>
    </w:p>
  </w:footnote>
  <w:footnote w:type="continuationSeparator" w:id="0">
    <w:p w14:paraId="7CC037BC" w14:textId="77777777" w:rsidR="00FD5058" w:rsidRDefault="00FD50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81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34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4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05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D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DA6E"/>
  <w15:chartTrackingRefBased/>
  <w15:docId w15:val="{F66C0B75-A85C-45BB-8ADC-F9609F11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05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2023-08-15T12:52:00Z</dcterms:created>
  <dcterms:modified xsi:type="dcterms:W3CDTF">2023-08-15T12:53:00Z</dcterms:modified>
</cp:coreProperties>
</file>